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646699">
        <w:rPr>
          <w:rFonts w:asciiTheme="majorHAnsi" w:hAnsiTheme="majorHAnsi" w:cstheme="majorHAnsi"/>
          <w:u w:val="single"/>
        </w:rPr>
        <w:t>Lesson 4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8C5BE0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EB6BF83" wp14:editId="2031576B">
            <wp:extent cx="3638550" cy="3117517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5012" cy="312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5FAE27E" wp14:editId="18CEE555">
            <wp:extent cx="3714750" cy="19869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6869" cy="199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0D43CD">
        <w:rPr>
          <w:rFonts w:asciiTheme="majorHAnsi" w:hAnsiTheme="majorHAnsi" w:cstheme="majorHAnsi"/>
          <w:b/>
          <w:color w:val="0070C0"/>
          <w:sz w:val="28"/>
          <w:szCs w:val="28"/>
        </w:rPr>
        <w:t>That they are equivalent fractions.</w:t>
      </w:r>
    </w:p>
    <w:p w:rsidR="000D43CD" w:rsidRDefault="000D43CD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2.</w:t>
      </w:r>
    </w:p>
    <w:p w:rsidR="000D43CD" w:rsidRDefault="000D43CD" w:rsidP="000D43CD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2/3 of each bar model.</w:t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755432F9" wp14:editId="1105F571">
            <wp:extent cx="4114800" cy="35528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711AC80" wp14:editId="7E1D1D95">
            <wp:extent cx="4048125" cy="1781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E08EB3E" wp14:editId="4748C322">
            <wp:extent cx="4419600" cy="1600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3.</w:t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Find the missing numbers and fractions.</w:t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628BE69" wp14:editId="79CD9417">
            <wp:extent cx="4664075" cy="2676525"/>
            <wp:effectExtent l="0" t="0" r="317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4.</w:t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9930834" wp14:editId="704E4A7B">
            <wp:extent cx="4533900" cy="3305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5.</w:t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369830AC" wp14:editId="61F2D5CA">
            <wp:extent cx="4664075" cy="4918710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91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</w:p>
    <w:p w:rsid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0D43CD" w:rsidRPr="000D43CD" w:rsidRDefault="000D43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FCD6E48" wp14:editId="62DBAED6">
            <wp:extent cx="4664075" cy="1823720"/>
            <wp:effectExtent l="0" t="0" r="3175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8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43CD" w:rsidRPr="000D43CD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 w:rsidR="00646699">
      <w:rPr>
        <w:rFonts w:asciiTheme="majorHAnsi" w:hAnsiTheme="majorHAnsi" w:cstheme="majorHAnsi"/>
      </w:rPr>
      <w:t xml:space="preserve"> q’s 1-3</w:t>
    </w:r>
    <w:r w:rsidR="00E97B31" w:rsidRPr="00DC3B14">
      <w:rPr>
        <w:rFonts w:asciiTheme="majorHAnsi" w:hAnsiTheme="majorHAnsi" w:cstheme="majorHAnsi"/>
      </w:rPr>
      <w:t xml:space="preserve">          </w:t>
    </w:r>
    <w:r w:rsidR="00646699">
      <w:rPr>
        <w:rFonts w:asciiTheme="majorHAnsi" w:hAnsiTheme="majorHAnsi" w:cstheme="majorHAnsi"/>
      </w:rPr>
      <w:t>most children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646699"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D43CD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C6176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0A1E"/>
    <w:rsid w:val="002C4A81"/>
    <w:rsid w:val="002E59FB"/>
    <w:rsid w:val="002E5F53"/>
    <w:rsid w:val="002F1D82"/>
    <w:rsid w:val="00313CCB"/>
    <w:rsid w:val="00317E14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2E79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46699"/>
    <w:rsid w:val="006521FA"/>
    <w:rsid w:val="00656DA2"/>
    <w:rsid w:val="0066703B"/>
    <w:rsid w:val="00671718"/>
    <w:rsid w:val="00671D92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BE0"/>
    <w:rsid w:val="008D4817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974C4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72B85B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14</TotalTime>
  <Pages>3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2021-02-23T10:30:00Z</dcterms:created>
  <dcterms:modified xsi:type="dcterms:W3CDTF">2021-02-23T10:57:00Z</dcterms:modified>
</cp:coreProperties>
</file>